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C266B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HENNAM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ADA90CA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 Greenwich, Kent. Carpenter.</w:t>
      </w:r>
    </w:p>
    <w:p w14:paraId="3DF17EE2" w14:textId="77777777" w:rsidR="00B55CB1" w:rsidRDefault="00B55CB1" w:rsidP="00B55CB1">
      <w:pPr>
        <w:rPr>
          <w:rFonts w:ascii="Times New Roman" w:hAnsi="Times New Roman" w:cs="Times New Roman"/>
        </w:rPr>
      </w:pPr>
    </w:p>
    <w:p w14:paraId="749D7459" w14:textId="77777777" w:rsidR="00B55CB1" w:rsidRDefault="00B55CB1" w:rsidP="00B55CB1">
      <w:pPr>
        <w:rPr>
          <w:rFonts w:ascii="Times New Roman" w:hAnsi="Times New Roman" w:cs="Times New Roman"/>
        </w:rPr>
      </w:pPr>
    </w:p>
    <w:p w14:paraId="578568C6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Miller(q.v.) brought a plaint of debt against him, Richard </w:t>
      </w:r>
      <w:proofErr w:type="spellStart"/>
      <w:r>
        <w:rPr>
          <w:rFonts w:ascii="Times New Roman" w:hAnsi="Times New Roman" w:cs="Times New Roman"/>
        </w:rPr>
        <w:t>Holbeche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34116A3E" w14:textId="77777777" w:rsidR="00B55CB1" w:rsidRDefault="00B55CB1" w:rsidP="00B55CB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Westminster, Middlesex(q.v.), Simon </w:t>
      </w:r>
      <w:proofErr w:type="spellStart"/>
      <w:r>
        <w:rPr>
          <w:rFonts w:ascii="Times New Roman" w:hAnsi="Times New Roman" w:cs="Times New Roman"/>
        </w:rPr>
        <w:t>Shotte</w:t>
      </w:r>
      <w:proofErr w:type="spellEnd"/>
      <w:r>
        <w:rPr>
          <w:rFonts w:ascii="Times New Roman" w:hAnsi="Times New Roman" w:cs="Times New Roman"/>
        </w:rPr>
        <w:t xml:space="preserve"> of Bromley, Kent(q.v.),</w:t>
      </w:r>
    </w:p>
    <w:p w14:paraId="1B259F19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Payn</w:t>
      </w:r>
      <w:proofErr w:type="spellEnd"/>
      <w:r>
        <w:rPr>
          <w:rFonts w:ascii="Times New Roman" w:hAnsi="Times New Roman" w:cs="Times New Roman"/>
        </w:rPr>
        <w:t xml:space="preserve"> of Farnborough(q.v.)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Elizabeth Combe of </w:t>
      </w:r>
      <w:proofErr w:type="spellStart"/>
      <w:r>
        <w:rPr>
          <w:rFonts w:ascii="Times New Roman" w:hAnsi="Times New Roman" w:cs="Times New Roman"/>
        </w:rPr>
        <w:t>Lenham</w:t>
      </w:r>
      <w:proofErr w:type="spellEnd"/>
      <w:r>
        <w:rPr>
          <w:rFonts w:ascii="Times New Roman" w:hAnsi="Times New Roman" w:cs="Times New Roman"/>
        </w:rPr>
        <w:t>(q.v.),</w:t>
      </w:r>
    </w:p>
    <w:p w14:paraId="0D553C01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executrix of Richard Combe(q.v.).  </w:t>
      </w:r>
    </w:p>
    <w:p w14:paraId="19EBB580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29EBFC1" w14:textId="77777777" w:rsidR="00B55CB1" w:rsidRDefault="00B55CB1" w:rsidP="00B55CB1">
      <w:pPr>
        <w:rPr>
          <w:rFonts w:ascii="Times New Roman" w:hAnsi="Times New Roman" w:cs="Times New Roman"/>
        </w:rPr>
      </w:pPr>
    </w:p>
    <w:p w14:paraId="1F2EF0D5" w14:textId="77777777" w:rsidR="00B55CB1" w:rsidRDefault="00B55CB1" w:rsidP="00B55CB1">
      <w:pPr>
        <w:rPr>
          <w:rFonts w:ascii="Times New Roman" w:hAnsi="Times New Roman" w:cs="Times New Roman"/>
        </w:rPr>
      </w:pPr>
    </w:p>
    <w:p w14:paraId="66D9EB2E" w14:textId="77777777" w:rsidR="00B55CB1" w:rsidRDefault="00B55CB1" w:rsidP="00B55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May 2018</w:t>
      </w:r>
    </w:p>
    <w:p w14:paraId="3FCF7989" w14:textId="77777777" w:rsidR="006B2F86" w:rsidRPr="00E71FC3" w:rsidRDefault="00B55C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3ACB1" w14:textId="77777777" w:rsidR="00B55CB1" w:rsidRDefault="00B55CB1" w:rsidP="00E71FC3">
      <w:r>
        <w:separator/>
      </w:r>
    </w:p>
  </w:endnote>
  <w:endnote w:type="continuationSeparator" w:id="0">
    <w:p w14:paraId="31FB6A24" w14:textId="77777777" w:rsidR="00B55CB1" w:rsidRDefault="00B55C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B8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65CAE" w14:textId="77777777" w:rsidR="00B55CB1" w:rsidRDefault="00B55CB1" w:rsidP="00E71FC3">
      <w:r>
        <w:separator/>
      </w:r>
    </w:p>
  </w:footnote>
  <w:footnote w:type="continuationSeparator" w:id="0">
    <w:p w14:paraId="1C5B3A81" w14:textId="77777777" w:rsidR="00B55CB1" w:rsidRDefault="00B55C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B1"/>
    <w:rsid w:val="001A7C09"/>
    <w:rsid w:val="00577BD5"/>
    <w:rsid w:val="00656CBA"/>
    <w:rsid w:val="006A1F77"/>
    <w:rsid w:val="00733BE7"/>
    <w:rsid w:val="00AB52E8"/>
    <w:rsid w:val="00B16D3F"/>
    <w:rsid w:val="00B55CB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87AE1"/>
  <w15:chartTrackingRefBased/>
  <w15:docId w15:val="{DBB65F38-2A3F-4169-B15D-8FD86ED5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5C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5C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2018-07-05T09:36:00Z</dcterms:created>
  <dcterms:modified xsi:type="dcterms:W3CDTF">2018-07-05T09:37:00Z</dcterms:modified>
</cp:coreProperties>
</file>